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35" w:rsidRPr="00D87BA8" w:rsidRDefault="00E45435" w:rsidP="00D87BA8">
      <w:pPr>
        <w:tabs>
          <w:tab w:val="left" w:pos="1470"/>
        </w:tabs>
        <w:rPr>
          <w:b/>
          <w:bCs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</w:t>
      </w:r>
      <w:r>
        <w:rPr>
          <w:rFonts w:cs="宋体" w:hint="eastAsia"/>
          <w:b/>
          <w:bCs/>
          <w:sz w:val="24"/>
          <w:szCs w:val="24"/>
        </w:rPr>
        <w:t>走进暑假</w:t>
      </w:r>
      <w:r>
        <w:rPr>
          <w:b/>
          <w:bCs/>
          <w:sz w:val="24"/>
          <w:szCs w:val="24"/>
        </w:rPr>
        <w:t>——</w:t>
      </w:r>
      <w:r>
        <w:rPr>
          <w:rFonts w:cs="宋体" w:hint="eastAsia"/>
          <w:b/>
          <w:bCs/>
          <w:sz w:val="24"/>
          <w:szCs w:val="24"/>
        </w:rPr>
        <w:t>高二学生</w:t>
      </w:r>
      <w:r w:rsidRPr="00D87BA8">
        <w:rPr>
          <w:rFonts w:cs="宋体" w:hint="eastAsia"/>
          <w:b/>
          <w:bCs/>
          <w:sz w:val="24"/>
          <w:szCs w:val="24"/>
        </w:rPr>
        <w:t>自主学习练习答案</w:t>
      </w:r>
    </w:p>
    <w:p w:rsidR="00E45435" w:rsidRPr="00D87BA8" w:rsidRDefault="00E45435" w:rsidP="00D87BA8">
      <w:pPr>
        <w:tabs>
          <w:tab w:val="left" w:pos="1470"/>
        </w:tabs>
        <w:rPr>
          <w:b/>
          <w:bCs/>
          <w:sz w:val="24"/>
          <w:szCs w:val="24"/>
        </w:rPr>
      </w:pPr>
    </w:p>
    <w:p w:rsidR="00E45435" w:rsidRPr="00D87BA8" w:rsidRDefault="00E45435" w:rsidP="00A55648">
      <w:pPr>
        <w:spacing w:line="300" w:lineRule="exact"/>
        <w:rPr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            </w:t>
      </w:r>
    </w:p>
    <w:p w:rsidR="00E45435" w:rsidRPr="00D87BA8" w:rsidRDefault="00E45435" w:rsidP="00D87BA8">
      <w:pPr>
        <w:spacing w:line="320" w:lineRule="exact"/>
        <w:rPr>
          <w:b/>
          <w:bCs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            Keys to </w:t>
      </w:r>
      <w:r w:rsidRPr="00D87BA8">
        <w:rPr>
          <w:rFonts w:cs="宋体" w:hint="eastAsia"/>
          <w:b/>
          <w:bCs/>
          <w:sz w:val="24"/>
          <w:szCs w:val="24"/>
        </w:rPr>
        <w:t>练习九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一、单项选择</w:t>
      </w:r>
      <w:r w:rsidRPr="00D87BA8">
        <w:rPr>
          <w:sz w:val="24"/>
          <w:szCs w:val="24"/>
        </w:rPr>
        <w:t xml:space="preserve"> 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1-5 DABCC  6-10 DACDD  11-15 BDBAC  16-20 CBBDB  21-25 ACBAD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二、完形填空</w:t>
      </w:r>
    </w:p>
    <w:p w:rsidR="00E45435" w:rsidRPr="00D87BA8" w:rsidRDefault="00E45435" w:rsidP="00D87BA8">
      <w:pPr>
        <w:spacing w:line="280" w:lineRule="exact"/>
        <w:rPr>
          <w:sz w:val="24"/>
          <w:szCs w:val="24"/>
          <w:lang w:val="pt-BR"/>
        </w:rPr>
      </w:pPr>
      <w:r w:rsidRPr="00D87BA8">
        <w:rPr>
          <w:sz w:val="24"/>
          <w:szCs w:val="24"/>
        </w:rPr>
        <w:t xml:space="preserve">1-5. </w:t>
      </w:r>
      <w:r w:rsidRPr="00D87BA8">
        <w:rPr>
          <w:sz w:val="24"/>
          <w:szCs w:val="24"/>
          <w:lang w:val="pt-BR"/>
        </w:rPr>
        <w:t>CBDAB  6-10. DDA BC   11-15. BACDA  16-20. DABCC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rFonts w:cs="宋体" w:hint="eastAsia"/>
          <w:sz w:val="24"/>
          <w:szCs w:val="24"/>
        </w:rPr>
        <w:t>三、阅读理解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1-4 ABCD    5-8 BCBD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rFonts w:cs="宋体" w:hint="eastAsia"/>
          <w:sz w:val="24"/>
          <w:szCs w:val="24"/>
        </w:rPr>
        <w:t>四、任务型阅读</w:t>
      </w:r>
    </w:p>
    <w:p w:rsidR="00E45435" w:rsidRPr="00D87BA8" w:rsidRDefault="00E45435" w:rsidP="00D87BA8">
      <w:pPr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1. expect/desire  2. pressure  3. balance  4.examples   5. comparing</w:t>
      </w:r>
    </w:p>
    <w:p w:rsidR="00E45435" w:rsidRPr="00D87BA8" w:rsidRDefault="00E45435" w:rsidP="00D87BA8">
      <w:pPr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6. devotes/dedicates   7. Steps   8. selfless   9. maintain/keep   10. counts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rFonts w:cs="宋体" w:hint="eastAsia"/>
          <w:sz w:val="24"/>
          <w:szCs w:val="24"/>
        </w:rPr>
        <w:t>五、词汇检测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1. altogether   2. associated   3. application   4. intended   5.objected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rFonts w:cs="宋体" w:hint="eastAsia"/>
          <w:sz w:val="24"/>
          <w:szCs w:val="24"/>
        </w:rPr>
        <w:t>六、句型转换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1. confirm/ ensure 2. contributed 3. contact  4. rejected/refused  5. addicted</w:t>
      </w:r>
    </w:p>
    <w:p w:rsidR="00E45435" w:rsidRPr="00D87BA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D87BA8">
        <w:rPr>
          <w:rFonts w:cs="宋体" w:hint="eastAsia"/>
          <w:sz w:val="24"/>
          <w:szCs w:val="24"/>
        </w:rPr>
        <w:t>七、句子翻译</w:t>
      </w:r>
    </w:p>
    <w:p w:rsidR="00E45435" w:rsidRPr="00D87BA8" w:rsidRDefault="00E45435" w:rsidP="00D87BA8">
      <w:pPr>
        <w:rPr>
          <w:sz w:val="24"/>
          <w:szCs w:val="24"/>
          <w:lang w:val="pt-BR"/>
        </w:rPr>
      </w:pPr>
      <w:r w:rsidRPr="00D87BA8">
        <w:rPr>
          <w:sz w:val="24"/>
          <w:szCs w:val="24"/>
          <w:lang w:val="pt-BR"/>
        </w:rPr>
        <w:t>1. When applying for a job, you should offer your personal information in detail.</w:t>
      </w:r>
    </w:p>
    <w:p w:rsidR="00E45435" w:rsidRPr="00A55648" w:rsidRDefault="00E45435" w:rsidP="00D87BA8">
      <w:pPr>
        <w:spacing w:line="320" w:lineRule="exact"/>
        <w:rPr>
          <w:sz w:val="24"/>
          <w:szCs w:val="24"/>
          <w:lang w:val="pt-BR"/>
        </w:rPr>
      </w:pPr>
      <w:r w:rsidRPr="00A55648">
        <w:rPr>
          <w:sz w:val="24"/>
          <w:szCs w:val="24"/>
          <w:lang w:val="pt-BR"/>
        </w:rPr>
        <w:t>2. Each/Every garden city would offer a wide range of jobs and services.</w:t>
      </w:r>
    </w:p>
    <w:p w:rsidR="00E45435" w:rsidRPr="00D87BA8" w:rsidRDefault="00E45435" w:rsidP="00D87BA8">
      <w:pPr>
        <w:rPr>
          <w:sz w:val="24"/>
          <w:szCs w:val="24"/>
        </w:rPr>
      </w:pPr>
      <w:r w:rsidRPr="00D87BA8">
        <w:rPr>
          <w:sz w:val="24"/>
          <w:szCs w:val="24"/>
        </w:rPr>
        <w:t>3. This does not necessarily mean that the medicine should be used without caution.</w:t>
      </w:r>
    </w:p>
    <w:p w:rsidR="00E45435" w:rsidRPr="00D87BA8" w:rsidRDefault="00E45435" w:rsidP="00D87BA8">
      <w:pPr>
        <w:tabs>
          <w:tab w:val="left" w:pos="720"/>
        </w:tabs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4. If you open up any medicine cupboard in the world, there is a high probability that you will find these two kinds of medicines.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5. All people desire to be popular with others but not everyone can achieve this goal.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八、短文填空</w:t>
      </w:r>
      <w:r w:rsidRPr="00D87BA8">
        <w:rPr>
          <w:sz w:val="24"/>
          <w:szCs w:val="24"/>
        </w:rPr>
        <w:t xml:space="preserve"> 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1.fun  2. impossible  3. up   4. What   5. education  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6. asked  7. determined  8. difficulties/difficulty  9. Compared   10. set</w:t>
      </w:r>
    </w:p>
    <w:p w:rsidR="00E45435" w:rsidRPr="00D87BA8" w:rsidRDefault="00E45435" w:rsidP="00D87BA8">
      <w:pPr>
        <w:rPr>
          <w:sz w:val="24"/>
          <w:szCs w:val="24"/>
        </w:rPr>
      </w:pPr>
    </w:p>
    <w:p w:rsidR="00E45435" w:rsidRPr="00D87BA8" w:rsidRDefault="00E45435" w:rsidP="00D87BA8">
      <w:pPr>
        <w:spacing w:line="320" w:lineRule="exact"/>
        <w:rPr>
          <w:b/>
          <w:bCs/>
          <w:sz w:val="24"/>
          <w:szCs w:val="24"/>
        </w:rPr>
      </w:pPr>
      <w:r w:rsidRPr="00D87BA8">
        <w:rPr>
          <w:b/>
          <w:bCs/>
          <w:sz w:val="24"/>
          <w:szCs w:val="24"/>
        </w:rPr>
        <w:t xml:space="preserve">                            Keys to </w:t>
      </w:r>
      <w:r w:rsidRPr="00D87BA8">
        <w:rPr>
          <w:rFonts w:cs="宋体" w:hint="eastAsia"/>
          <w:b/>
          <w:bCs/>
          <w:sz w:val="24"/>
          <w:szCs w:val="24"/>
        </w:rPr>
        <w:t>练习十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一、单项选择</w:t>
      </w:r>
      <w:r w:rsidRPr="00D87BA8">
        <w:rPr>
          <w:sz w:val="24"/>
          <w:szCs w:val="24"/>
        </w:rPr>
        <w:t xml:space="preserve"> 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1-5 ABCBD  6-10 BADCD  11-15 ADBCB   16-20 CBBAC  21-25 BBDCD</w:t>
      </w:r>
    </w:p>
    <w:p w:rsidR="00E45435" w:rsidRPr="00D87BA8" w:rsidRDefault="00E45435" w:rsidP="00D87BA8">
      <w:pPr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二、完形填空</w:t>
      </w:r>
    </w:p>
    <w:p w:rsidR="00E45435" w:rsidRPr="00D87BA8" w:rsidRDefault="00E45435" w:rsidP="00D87BA8">
      <w:pPr>
        <w:spacing w:line="320" w:lineRule="exact"/>
        <w:rPr>
          <w:kern w:val="0"/>
          <w:sz w:val="24"/>
          <w:szCs w:val="24"/>
        </w:rPr>
      </w:pPr>
      <w:r w:rsidRPr="00D87BA8">
        <w:rPr>
          <w:kern w:val="0"/>
          <w:sz w:val="24"/>
          <w:szCs w:val="24"/>
        </w:rPr>
        <w:t>1-5 CBDCB  6-10 BADCB  11-15 AABDB  16-20 ACBDA</w:t>
      </w:r>
    </w:p>
    <w:p w:rsidR="00E45435" w:rsidRPr="00D87BA8" w:rsidRDefault="00E45435" w:rsidP="00D87BA8">
      <w:pPr>
        <w:pStyle w:val="NormalWeb"/>
        <w:spacing w:before="0" w:beforeAutospacing="0" w:after="0" w:afterAutospacing="0"/>
        <w:jc w:val="both"/>
        <w:rPr>
          <w:color w:val="auto"/>
          <w:lang w:eastAsia="zh-CN"/>
        </w:rPr>
      </w:pPr>
      <w:r w:rsidRPr="00D87BA8">
        <w:rPr>
          <w:rFonts w:cs="宋体" w:hint="eastAsia"/>
          <w:color w:val="auto"/>
          <w:lang w:eastAsia="zh-CN"/>
        </w:rPr>
        <w:t>三、阅读理解</w:t>
      </w:r>
    </w:p>
    <w:p w:rsidR="00E45435" w:rsidRPr="00D87BA8" w:rsidRDefault="00E45435" w:rsidP="00A55648">
      <w:pPr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1—4 AABC</w:t>
      </w:r>
      <w:r w:rsidRPr="00D87BA8">
        <w:rPr>
          <w:sz w:val="24"/>
          <w:szCs w:val="24"/>
        </w:rPr>
        <w:t xml:space="preserve">    5—8 BDAA</w:t>
      </w:r>
      <w:bookmarkStart w:id="0" w:name="_GoBack"/>
      <w:bookmarkEnd w:id="0"/>
    </w:p>
    <w:p w:rsidR="00E45435" w:rsidRPr="00D87BA8" w:rsidRDefault="00E45435" w:rsidP="00D87BA8">
      <w:pPr>
        <w:widowControl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四、任务型阅读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1. unique/special  2. victory  3. response  4.independently  5. adapts/adjusts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6. happiness/pleasure/delight/enjoyment 7. devotes  8. affect/influence/impact  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9. lacks  10.sharing</w:t>
      </w:r>
    </w:p>
    <w:p w:rsidR="00E45435" w:rsidRPr="00D87BA8" w:rsidRDefault="00E45435" w:rsidP="00A55648">
      <w:pPr>
        <w:ind w:left="31680" w:hangingChars="150" w:firstLine="31680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五、词汇检测</w:t>
      </w:r>
      <w:r w:rsidRPr="00D87BA8">
        <w:rPr>
          <w:sz w:val="24"/>
          <w:szCs w:val="24"/>
        </w:rPr>
        <w:t xml:space="preserve"> </w:t>
      </w:r>
    </w:p>
    <w:p w:rsidR="00E45435" w:rsidRPr="00D87BA8" w:rsidRDefault="00E45435" w:rsidP="00A55648">
      <w:pPr>
        <w:ind w:left="31680" w:hangingChars="150" w:firstLine="31680"/>
        <w:rPr>
          <w:sz w:val="24"/>
          <w:szCs w:val="24"/>
        </w:rPr>
      </w:pPr>
      <w:r w:rsidRPr="00D87BA8">
        <w:rPr>
          <w:sz w:val="24"/>
          <w:szCs w:val="24"/>
        </w:rPr>
        <w:t>1. appreciate   2. involve   3. consulting   4. popularity    5. arose</w:t>
      </w:r>
    </w:p>
    <w:p w:rsidR="00E45435" w:rsidRPr="00D87BA8" w:rsidRDefault="00E45435" w:rsidP="00D87BA8">
      <w:pPr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六、句型转换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1. significance  2. bent   3. postponed   4. strengthen    5. or/otherwise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七、句子翻译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1. She possesses many valuable qualities , which are vital to her success.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2. I have found the key to solving these problems.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3. It is obvious that different people have/hold different attitudes towards/to life.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4. He is an excellent student with a strong thirst/ appetite/desire/hunger for knowledge.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sz w:val="24"/>
          <w:szCs w:val="24"/>
        </w:rPr>
        <w:t>5. A positive attitude plays an important part in achieving/gaining happiness. Positive action makes a great difference. It can not only help reach our goals but also bring happiness to others. We strongly demand that everyone (should) have a positive attitude to life and make some contributions to our society.</w:t>
      </w:r>
    </w:p>
    <w:p w:rsidR="00E45435" w:rsidRPr="00D87BA8" w:rsidRDefault="00E45435" w:rsidP="00D87BA8">
      <w:pPr>
        <w:spacing w:line="320" w:lineRule="exact"/>
        <w:rPr>
          <w:sz w:val="24"/>
          <w:szCs w:val="24"/>
        </w:rPr>
      </w:pPr>
      <w:r w:rsidRPr="00D87BA8">
        <w:rPr>
          <w:rFonts w:cs="宋体" w:hint="eastAsia"/>
          <w:sz w:val="24"/>
          <w:szCs w:val="24"/>
        </w:rPr>
        <w:t>八、短文填空</w:t>
      </w:r>
    </w:p>
    <w:p w:rsidR="00E45435" w:rsidRPr="00D87BA8" w:rsidRDefault="00E45435" w:rsidP="00D87BA8">
      <w:pPr>
        <w:autoSpaceDN w:val="0"/>
        <w:adjustRightInd w:val="0"/>
        <w:snapToGrid w:val="0"/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1. recently  2. written   3. in     4. ages   5. Besides   </w:t>
      </w:r>
    </w:p>
    <w:p w:rsidR="00E45435" w:rsidRPr="00D87BA8" w:rsidRDefault="00E45435" w:rsidP="00D87BA8">
      <w:pPr>
        <w:autoSpaceDN w:val="0"/>
        <w:adjustRightInd w:val="0"/>
        <w:snapToGrid w:val="0"/>
        <w:spacing w:line="300" w:lineRule="exact"/>
        <w:rPr>
          <w:sz w:val="24"/>
          <w:szCs w:val="24"/>
        </w:rPr>
      </w:pPr>
      <w:r w:rsidRPr="00D87BA8">
        <w:rPr>
          <w:sz w:val="24"/>
          <w:szCs w:val="24"/>
        </w:rPr>
        <w:t xml:space="preserve">6. great    7. But   8. save  9. get   10. information </w:t>
      </w:r>
    </w:p>
    <w:p w:rsidR="00E45435" w:rsidRPr="00D87BA8" w:rsidRDefault="00E45435" w:rsidP="00D87BA8">
      <w:pPr>
        <w:rPr>
          <w:sz w:val="24"/>
          <w:szCs w:val="24"/>
        </w:rPr>
      </w:pPr>
    </w:p>
    <w:p w:rsidR="00E45435" w:rsidRPr="00D87BA8" w:rsidRDefault="00E45435" w:rsidP="00D87BA8">
      <w:pPr>
        <w:rPr>
          <w:sz w:val="24"/>
          <w:szCs w:val="24"/>
        </w:rPr>
      </w:pPr>
    </w:p>
    <w:p w:rsidR="00E45435" w:rsidRPr="00D87BA8" w:rsidRDefault="00E45435">
      <w:pPr>
        <w:rPr>
          <w:sz w:val="24"/>
          <w:szCs w:val="24"/>
        </w:rPr>
      </w:pPr>
    </w:p>
    <w:sectPr w:rsidR="00E45435" w:rsidRPr="00D87BA8" w:rsidSect="00AA1F71">
      <w:footerReference w:type="default" r:id="rId7"/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435" w:rsidRDefault="00E45435" w:rsidP="00AA1F71">
      <w:r>
        <w:separator/>
      </w:r>
    </w:p>
  </w:endnote>
  <w:endnote w:type="continuationSeparator" w:id="0">
    <w:p w:rsidR="00E45435" w:rsidRDefault="00E45435" w:rsidP="00AA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ozuka Mincho St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Oldst BT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435" w:rsidRDefault="00E45435">
    <w:pPr>
      <w:pStyle w:val="Footer"/>
      <w:framePr w:wrap="auto" w:vAnchor="text" w:hAnchor="margin" w:xAlign="center" w:yAlign="top"/>
    </w:pPr>
    <w:r>
      <w:rPr>
        <w:rStyle w:val="PageNumber"/>
      </w:rPr>
      <w:fldChar w:fldCharType="begin"/>
    </w:r>
    <w:r>
      <w:rPr>
        <w:rStyle w:val="PageNumber"/>
      </w:rPr>
      <w:instrText xml:space="preserve"> 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5435" w:rsidRDefault="00E454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435" w:rsidRDefault="00E45435" w:rsidP="00AA1F71">
      <w:r>
        <w:separator/>
      </w:r>
    </w:p>
  </w:footnote>
  <w:footnote w:type="continuationSeparator" w:id="0">
    <w:p w:rsidR="00E45435" w:rsidRDefault="00E45435" w:rsidP="00AA1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450EA7D2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8"/>
    <w:multiLevelType w:val="multilevel"/>
    <w:tmpl w:val="00000008"/>
    <w:lvl w:ilvl="0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18F4AE0"/>
    <w:multiLevelType w:val="hybridMultilevel"/>
    <w:tmpl w:val="70D650B6"/>
    <w:lvl w:ilvl="0" w:tplc="AB882014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EE9584A"/>
    <w:multiLevelType w:val="hybridMultilevel"/>
    <w:tmpl w:val="E884CE2C"/>
    <w:lvl w:ilvl="0" w:tplc="0F72CD84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0B35557"/>
    <w:multiLevelType w:val="hybridMultilevel"/>
    <w:tmpl w:val="D8409F42"/>
    <w:lvl w:ilvl="0" w:tplc="7FBE317C">
      <w:start w:val="6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658047"/>
    <w:multiLevelType w:val="singleLevel"/>
    <w:tmpl w:val="53658047"/>
    <w:lvl w:ilvl="0">
      <w:start w:val="6"/>
      <w:numFmt w:val="decimal"/>
      <w:suff w:val="space"/>
      <w:lvlText w:val="%1."/>
      <w:lvlJc w:val="left"/>
    </w:lvl>
  </w:abstractNum>
  <w:abstractNum w:abstractNumId="6">
    <w:nsid w:val="5D80517E"/>
    <w:multiLevelType w:val="hybridMultilevel"/>
    <w:tmpl w:val="DA00F262"/>
    <w:lvl w:ilvl="0" w:tplc="8F565E02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BA8"/>
    <w:rsid w:val="00181555"/>
    <w:rsid w:val="00301A8E"/>
    <w:rsid w:val="00345E42"/>
    <w:rsid w:val="008610C2"/>
    <w:rsid w:val="00895972"/>
    <w:rsid w:val="00A55648"/>
    <w:rsid w:val="00AA1F71"/>
    <w:rsid w:val="00B90FCA"/>
    <w:rsid w:val="00BD2368"/>
    <w:rsid w:val="00CD48C0"/>
    <w:rsid w:val="00D87BA8"/>
    <w:rsid w:val="00E45435"/>
    <w:rsid w:val="00E5509B"/>
    <w:rsid w:val="00E7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BA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D87BA8"/>
  </w:style>
  <w:style w:type="paragraph" w:styleId="NormalWeb">
    <w:name w:val="Normal (Web)"/>
    <w:basedOn w:val="Normal"/>
    <w:uiPriority w:val="99"/>
    <w:rsid w:val="00D87BA8"/>
    <w:pPr>
      <w:widowControl/>
      <w:spacing w:before="100" w:beforeAutospacing="1" w:after="100" w:afterAutospacing="1"/>
      <w:jc w:val="left"/>
    </w:pPr>
    <w:rPr>
      <w:color w:val="003399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87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7BA8"/>
    <w:rPr>
      <w:rFonts w:ascii="Times New Roman" w:eastAsia="宋体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D87BA8"/>
    <w:rPr>
      <w:i/>
      <w:iCs/>
    </w:rPr>
  </w:style>
  <w:style w:type="paragraph" w:customStyle="1" w:styleId="141">
    <w:name w:val="正文文本 (14)1"/>
    <w:basedOn w:val="Normal"/>
    <w:uiPriority w:val="99"/>
    <w:rsid w:val="00D87BA8"/>
    <w:pPr>
      <w:shd w:val="clear" w:color="auto" w:fill="FFFFFF"/>
      <w:spacing w:after="300" w:line="240" w:lineRule="atLeast"/>
      <w:ind w:hanging="420"/>
      <w:jc w:val="left"/>
    </w:pPr>
    <w:rPr>
      <w:rFonts w:ascii="仿宋_GB2312" w:hAnsi="仿宋_GB2312" w:cs="仿宋_GB2312"/>
      <w:spacing w:val="-20"/>
      <w:kern w:val="0"/>
      <w:sz w:val="25"/>
      <w:szCs w:val="25"/>
    </w:rPr>
  </w:style>
  <w:style w:type="paragraph" w:customStyle="1" w:styleId="GZSBText">
    <w:name w:val="GZSB:Text"/>
    <w:basedOn w:val="Normal"/>
    <w:uiPriority w:val="99"/>
    <w:rsid w:val="00D87BA8"/>
    <w:pPr>
      <w:tabs>
        <w:tab w:val="left" w:pos="240"/>
      </w:tabs>
      <w:autoSpaceDE w:val="0"/>
      <w:autoSpaceDN w:val="0"/>
      <w:adjustRightInd w:val="0"/>
      <w:spacing w:line="240" w:lineRule="atLeast"/>
      <w:ind w:firstLine="227"/>
      <w:textAlignment w:val="center"/>
    </w:pPr>
    <w:rPr>
      <w:rFonts w:ascii="Kozuka Mincho Std" w:eastAsia="Kozuka Mincho Std" w:hAnsi="CenturyOldst BT Roman" w:cs="Kozuka Mincho Std"/>
      <w:b/>
      <w:bCs/>
      <w:color w:val="000000"/>
      <w:w w:val="105"/>
      <w:kern w:val="21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371</Words>
  <Characters>2118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 Xiao angela</dc:creator>
  <cp:keywords/>
  <dc:description/>
  <cp:lastModifiedBy>Administrator</cp:lastModifiedBy>
  <cp:revision>5</cp:revision>
  <dcterms:created xsi:type="dcterms:W3CDTF">2015-06-15T08:34:00Z</dcterms:created>
  <dcterms:modified xsi:type="dcterms:W3CDTF">2016-08-21T05:57:00Z</dcterms:modified>
</cp:coreProperties>
</file>